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246"/>
        <w:gridCol w:w="567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B0508B" w:rsidRPr="00C017DF" w14:paraId="1F9DCD81" w14:textId="77777777" w:rsidTr="000C7615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DD1610A" w14:textId="77777777" w:rsidR="00B0508B" w:rsidRPr="006E3F12" w:rsidRDefault="00B0508B" w:rsidP="00C92A03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4849F51" w14:textId="77777777" w:rsidR="00B0508B" w:rsidRPr="00C017DF" w:rsidRDefault="00B0508B" w:rsidP="00C92A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08B">
              <w:rPr>
                <w:rFonts w:ascii="Arial" w:hAnsi="Arial" w:cs="Arial"/>
                <w:b/>
                <w:bCs/>
                <w:sz w:val="32"/>
                <w:szCs w:val="20"/>
              </w:rPr>
              <w:t>Junioren</w:t>
            </w:r>
          </w:p>
        </w:tc>
        <w:tc>
          <w:tcPr>
            <w:tcW w:w="2533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EE0A272" w14:textId="77777777" w:rsidR="00B0508B" w:rsidRPr="005D277D" w:rsidRDefault="00B0508B" w:rsidP="00C92A03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C4B5D9" w14:textId="77777777" w:rsidR="00B0508B" w:rsidRPr="00C017DF" w:rsidRDefault="00B0508B" w:rsidP="00C92A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 w:rsidR="000C7615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D57F7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7F79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D57F79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D57F7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57F7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57F7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57F7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57F7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57F7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57F7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778115C7" w14:textId="77777777" w:rsidR="00B0508B" w:rsidRDefault="00B0508B" w:rsidP="00C92A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E2D6C3B" w14:textId="77777777" w:rsidR="00B0508B" w:rsidRPr="00C017DF" w:rsidRDefault="00B0508B" w:rsidP="00C92A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0508B" w:rsidRPr="00C017DF" w14:paraId="1D3C2007" w14:textId="77777777" w:rsidTr="00C92A0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03E19EF1" w14:textId="77777777" w:rsidR="00B0508B" w:rsidRPr="00C017DF" w:rsidRDefault="00B0508B" w:rsidP="00C92A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B2533" w14:textId="77777777" w:rsidR="00B0508B" w:rsidRPr="00C017DF" w:rsidRDefault="00B0508B" w:rsidP="00C92A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37EEB7FF" w14:textId="77777777" w:rsidR="00B0508B" w:rsidRPr="00C017DF" w:rsidRDefault="00B0508B" w:rsidP="00C92A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5C157A64" w14:textId="77777777" w:rsidR="00B0508B" w:rsidRPr="00C017DF" w:rsidRDefault="00B0508B" w:rsidP="00C92A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541F1" w14:textId="77777777" w:rsidR="00B0508B" w:rsidRPr="00C017DF" w:rsidRDefault="00B0508B" w:rsidP="00C92A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47BF9ECE" w14:textId="77777777" w:rsidR="00B0508B" w:rsidRPr="00C017DF" w:rsidRDefault="00B0508B" w:rsidP="00C92A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B0508B" w:rsidRPr="00C017DF" w14:paraId="52F5284C" w14:textId="77777777" w:rsidTr="00C92A0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26A56232" w14:textId="77777777" w:rsidR="00B0508B" w:rsidRPr="00C017DF" w:rsidRDefault="00B0508B" w:rsidP="00C92A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1B4CDBD" w14:textId="77777777" w:rsidR="00B0508B" w:rsidRPr="00C017DF" w:rsidRDefault="00B0508B" w:rsidP="00C92A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0045A0A2" w14:textId="77777777" w:rsidR="00B0508B" w:rsidRPr="00C017DF" w:rsidRDefault="00B0508B" w:rsidP="00C92A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A301995" w14:textId="77777777" w:rsidR="00B0508B" w:rsidRPr="00C017DF" w:rsidRDefault="00B0508B" w:rsidP="00C92A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72521B7B" w14:textId="77777777" w:rsidR="00B0508B" w:rsidRPr="00C017DF" w:rsidRDefault="00B0508B" w:rsidP="00C92A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B0508B" w:rsidRPr="00C017DF" w14:paraId="1982A8BB" w14:textId="77777777" w:rsidTr="00C92A0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2217C873" w14:textId="77777777" w:rsidR="00B0508B" w:rsidRPr="00C017DF" w:rsidRDefault="00B0508B" w:rsidP="00C92A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05719948" w14:textId="77777777" w:rsidR="00B0508B" w:rsidRPr="00C017DF" w:rsidRDefault="00B0508B" w:rsidP="00C92A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721206CA" w14:textId="77777777" w:rsidR="00B0508B" w:rsidRPr="00C017DF" w:rsidRDefault="00B0508B" w:rsidP="00C92A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89B76F5" w14:textId="77777777" w:rsidR="00B0508B" w:rsidRPr="00C017DF" w:rsidRDefault="00B0508B" w:rsidP="00C92A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3F2F6D58" w14:textId="77777777" w:rsidR="00B0508B" w:rsidRPr="00C017DF" w:rsidRDefault="00B0508B" w:rsidP="00C92A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B0508B" w:rsidRPr="00C017DF" w14:paraId="52CF6AA9" w14:textId="77777777" w:rsidTr="00C92A0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448FC6A8" w14:textId="77777777" w:rsidR="00B0508B" w:rsidRPr="00C017DF" w:rsidRDefault="00B0508B" w:rsidP="00B0508B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5AC4E1C3" w14:textId="77777777" w:rsidR="00B0508B" w:rsidRPr="00C017DF" w:rsidRDefault="00B0508B" w:rsidP="00B050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4E15E1A9" w14:textId="77777777" w:rsidR="00B0508B" w:rsidRPr="00C017DF" w:rsidRDefault="00B0508B" w:rsidP="00B050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387EF8D8" w14:textId="77777777" w:rsidR="00B0508B" w:rsidRPr="00C017DF" w:rsidRDefault="00B0508B" w:rsidP="00B050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7A1D583F" w14:textId="77777777" w:rsidR="00B0508B" w:rsidRPr="00C017DF" w:rsidRDefault="00B0508B" w:rsidP="00B050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B0508B" w:rsidRPr="00C017DF" w14:paraId="53BC1EE2" w14:textId="77777777" w:rsidTr="00C92A0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7A3BC64F" w14:textId="77777777" w:rsidR="00B0508B" w:rsidRPr="00C017DF" w:rsidRDefault="00B0508B" w:rsidP="00B050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6233BAA2" w14:textId="77777777" w:rsidR="00B0508B" w:rsidRPr="00C017DF" w:rsidRDefault="00B0508B" w:rsidP="00B050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758BD574" w14:textId="77777777" w:rsidR="00B0508B" w:rsidRPr="00C017DF" w:rsidRDefault="00B0508B" w:rsidP="00B050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088C5F8" w14:textId="77777777" w:rsidR="00B0508B" w:rsidRPr="00C017DF" w:rsidRDefault="00B0508B" w:rsidP="00B050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6A1F7443" w14:textId="77777777" w:rsidR="00B0508B" w:rsidRPr="00C017DF" w:rsidRDefault="00B0508B" w:rsidP="00B050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B0508B" w:rsidRPr="00C017DF" w14:paraId="0EBD0716" w14:textId="77777777" w:rsidTr="00C92A0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2F99732" w14:textId="77777777" w:rsidR="00B0508B" w:rsidRPr="00C017DF" w:rsidRDefault="00B0508B" w:rsidP="00B050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6C2A43DC" w14:textId="77777777" w:rsidR="00B0508B" w:rsidRPr="00C017DF" w:rsidRDefault="00B0508B" w:rsidP="00B050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C7A41F0" w14:textId="77777777" w:rsidR="00B0508B" w:rsidRPr="00C017DF" w:rsidRDefault="00B0508B" w:rsidP="00B050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69406722" w14:textId="77777777" w:rsidR="00B0508B" w:rsidRPr="00C017DF" w:rsidRDefault="00B0508B" w:rsidP="00B050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6C1601C" w14:textId="77777777" w:rsidR="00B0508B" w:rsidRPr="00C017DF" w:rsidRDefault="00B0508B" w:rsidP="00B050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23910D6E" w14:textId="77777777" w:rsidR="00B0508B" w:rsidRPr="00C017DF" w:rsidRDefault="00B0508B" w:rsidP="00B050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B0508B" w:rsidRPr="00C017DF" w14:paraId="6F351424" w14:textId="77777777" w:rsidTr="00C92A0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4C58D78" w14:textId="77777777" w:rsidR="00B0508B" w:rsidRPr="00C017DF" w:rsidRDefault="00B0508B" w:rsidP="00B050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29D0EA18" w14:textId="77777777" w:rsidR="00B0508B" w:rsidRPr="00C017DF" w:rsidRDefault="00B0508B" w:rsidP="00B050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4EB168B8" w14:textId="77777777" w:rsidR="00B0508B" w:rsidRPr="00C017DF" w:rsidRDefault="00B0508B" w:rsidP="00B050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070B380F" w14:textId="77777777" w:rsidR="00B0508B" w:rsidRPr="00C017DF" w:rsidRDefault="00B0508B" w:rsidP="00B050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472496D" w14:textId="77777777" w:rsidR="00B0508B" w:rsidRPr="00C017DF" w:rsidRDefault="00B0508B" w:rsidP="00B050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3F77BA5B" w14:textId="77777777" w:rsidR="00B0508B" w:rsidRPr="00C017DF" w:rsidRDefault="00B0508B" w:rsidP="00B050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6252962C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p w14:paraId="155801CF" w14:textId="77777777" w:rsidR="00615814" w:rsidRDefault="006C5217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Tijd</w:t>
      </w:r>
      <w:r w:rsidR="00F76146">
        <w:rPr>
          <w:rFonts w:ascii="Arial" w:hAnsi="Arial" w:cs="Arial"/>
          <w:b/>
          <w:bCs/>
          <w:sz w:val="20"/>
          <w:szCs w:val="20"/>
        </w:rPr>
        <w:t>slimiet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="0070210C">
        <w:rPr>
          <w:rFonts w:ascii="Arial" w:hAnsi="Arial" w:cs="Arial"/>
          <w:b/>
          <w:bCs/>
          <w:sz w:val="20"/>
          <w:szCs w:val="20"/>
        </w:rPr>
        <w:t>6 minuten</w:t>
      </w:r>
    </w:p>
    <w:p w14:paraId="6C4A2449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Verplichte Oefeningen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1070"/>
        <w:gridCol w:w="1134"/>
        <w:gridCol w:w="1134"/>
        <w:gridCol w:w="992"/>
        <w:gridCol w:w="992"/>
        <w:gridCol w:w="1077"/>
        <w:gridCol w:w="1333"/>
      </w:tblGrid>
      <w:tr w:rsidR="00C017DF" w:rsidRPr="00C017DF" w14:paraId="56E9CFEE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735EE64C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</w:tcPr>
          <w:p w14:paraId="1AB5F376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5149C777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1675F2A8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45EAC304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5A483BD4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77" w:type="dxa"/>
          </w:tcPr>
          <w:p w14:paraId="202C29E1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33" w:type="dxa"/>
          </w:tcPr>
          <w:p w14:paraId="594F6BDD" w14:textId="77777777" w:rsidR="00C017DF" w:rsidRPr="00C017DF" w:rsidRDefault="00615814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Totaal</w:t>
            </w:r>
          </w:p>
        </w:tc>
      </w:tr>
      <w:tr w:rsidR="00C017DF" w:rsidRPr="00C017DF" w14:paraId="39FAB1AA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62DAC4B6" w14:textId="77777777" w:rsidR="00C017DF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Opsprong</w:t>
            </w:r>
          </w:p>
        </w:tc>
        <w:tc>
          <w:tcPr>
            <w:tcW w:w="1070" w:type="dxa"/>
          </w:tcPr>
          <w:p w14:paraId="7DB95F7E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915BC2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7A0C67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F3A869D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434AFB8B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2EA0DA6A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6BE7E2F5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17DF" w:rsidRPr="00C017DF" w14:paraId="54177B00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617E8685" w14:textId="77777777" w:rsidR="00C017DF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Vrije zit </w:t>
            </w:r>
          </w:p>
        </w:tc>
        <w:tc>
          <w:tcPr>
            <w:tcW w:w="1070" w:type="dxa"/>
          </w:tcPr>
          <w:p w14:paraId="4DFB8C42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40A80D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7BE007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04E3632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3820B35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1EF4D170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31137FB8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17DF" w:rsidRPr="00C017DF" w14:paraId="7F5FA926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23D6A1F1" w14:textId="77777777" w:rsidR="00C017DF" w:rsidRPr="00C017DF" w:rsidRDefault="00395EFA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 w:rsidR="00AC5736">
              <w:rPr>
                <w:rFonts w:ascii="Arial" w:hAnsi="Arial" w:cs="Arial"/>
                <w:b/>
                <w:bCs/>
                <w:sz w:val="20"/>
                <w:szCs w:val="20"/>
              </w:rPr>
              <w:t>lag</w:t>
            </w:r>
          </w:p>
        </w:tc>
        <w:tc>
          <w:tcPr>
            <w:tcW w:w="1070" w:type="dxa"/>
          </w:tcPr>
          <w:p w14:paraId="7C0F6673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DA4A0D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57D3BA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E625BEB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E6CF593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6515F2E0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16135990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736" w:rsidRPr="00C017DF" w14:paraId="6B9AD07C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13E90DB8" w14:textId="77777777" w:rsidR="00AC5736" w:rsidRDefault="00395EFA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Molen</w:t>
            </w:r>
          </w:p>
        </w:tc>
        <w:tc>
          <w:tcPr>
            <w:tcW w:w="1070" w:type="dxa"/>
          </w:tcPr>
          <w:p w14:paraId="6EC00982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39ACDF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A9CF8A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88BA386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00CFC9B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3D43B79A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69E75AFF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736" w:rsidRPr="00C017DF" w14:paraId="001C647B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2D3D1BCF" w14:textId="77777777" w:rsidR="00AC5736" w:rsidRDefault="00395EFA" w:rsidP="00615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1</w:t>
            </w:r>
            <w:r w:rsidRPr="00395EFA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1070" w:type="dxa"/>
          </w:tcPr>
          <w:p w14:paraId="1C60AA4B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71CDC5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EFE630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15EC7A9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C1E5A91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53851AAE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345D7348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17DF" w:rsidRPr="00C017DF" w14:paraId="5A989B7B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5C47758F" w14:textId="77777777" w:rsidR="00C017DF" w:rsidRPr="00C017DF" w:rsidRDefault="00395EFA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2</w:t>
            </w:r>
            <w:r w:rsidRPr="00395EFA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  <w:r w:rsidR="00C017DF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70" w:type="dxa"/>
          </w:tcPr>
          <w:p w14:paraId="3C75D59A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905754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72F7F3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89EF539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53284A4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6E1767DC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12F84C6D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5814" w:rsidRPr="00C017DF" w14:paraId="3FD4FA2D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2B91AC21" w14:textId="77777777" w:rsidR="00615814" w:rsidRDefault="00395EFA" w:rsidP="00395E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Staan</w:t>
            </w:r>
          </w:p>
        </w:tc>
        <w:tc>
          <w:tcPr>
            <w:tcW w:w="1070" w:type="dxa"/>
          </w:tcPr>
          <w:p w14:paraId="0E853DCA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A03305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D208FB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8AF4792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7598354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70101ECE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357AB741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5814" w:rsidRPr="00C017DF" w14:paraId="76830DB0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688E67B6" w14:textId="77777777" w:rsidR="00615814" w:rsidRPr="002172DB" w:rsidRDefault="00670410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="002172DB" w:rsidRPr="002172DB">
              <w:rPr>
                <w:rFonts w:ascii="Arial" w:hAnsi="Arial" w:cs="Arial"/>
                <w:b/>
                <w:sz w:val="20"/>
                <w:szCs w:val="20"/>
              </w:rPr>
              <w:t xml:space="preserve">lank 1e </w:t>
            </w:r>
            <w:r w:rsidR="002172DB">
              <w:rPr>
                <w:rFonts w:ascii="Arial" w:hAnsi="Arial" w:cs="Arial"/>
                <w:b/>
                <w:sz w:val="20"/>
                <w:szCs w:val="20"/>
              </w:rPr>
              <w:t>deel en afsprong naar binnen</w:t>
            </w:r>
          </w:p>
        </w:tc>
        <w:tc>
          <w:tcPr>
            <w:tcW w:w="1070" w:type="dxa"/>
          </w:tcPr>
          <w:p w14:paraId="3A2DA961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C7B62C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A477D8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4C968CB5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46A0E3AE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254B6194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57EB3CA9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CB1012A" w14:textId="77777777" w:rsid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</w:p>
    <w:p w14:paraId="4D867535" w14:textId="77777777" w:rsidR="00615814" w:rsidRPr="00C017DF" w:rsidRDefault="00615814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4"/>
      </w:tblGrid>
      <w:tr w:rsidR="00254188" w:rsidRPr="00744A50" w14:paraId="0930511E" w14:textId="77777777" w:rsidTr="00744A50">
        <w:tc>
          <w:tcPr>
            <w:tcW w:w="9494" w:type="dxa"/>
            <w:shd w:val="clear" w:color="auto" w:fill="auto"/>
          </w:tcPr>
          <w:p w14:paraId="3A4B6100" w14:textId="77777777" w:rsidR="00254188" w:rsidRPr="00744A50" w:rsidRDefault="00254188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  <w:p w14:paraId="78D5024E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C66B37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D0BE0A4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B5CE3F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B5F21F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71661AF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AE48EC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DA49509" w14:textId="77777777" w:rsidR="00254188" w:rsidRDefault="00254188" w:rsidP="00254188">
      <w:pPr>
        <w:rPr>
          <w:rFonts w:ascii="Arial" w:hAnsi="Arial" w:cs="Arial"/>
          <w:b/>
          <w:bCs/>
          <w:sz w:val="20"/>
          <w:szCs w:val="20"/>
        </w:rPr>
      </w:pPr>
    </w:p>
    <w:p w14:paraId="4DF64965" w14:textId="77777777" w:rsidR="00254188" w:rsidRDefault="00254188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</w:tblGrid>
      <w:tr w:rsidR="00254188" w:rsidRPr="00744A50" w14:paraId="1BE41C7F" w14:textId="77777777" w:rsidTr="00744A50">
        <w:tc>
          <w:tcPr>
            <w:tcW w:w="1134" w:type="dxa"/>
            <w:shd w:val="clear" w:color="auto" w:fill="auto"/>
          </w:tcPr>
          <w:p w14:paraId="7C6A7A55" w14:textId="77777777" w:rsidR="00254188" w:rsidRPr="00744A50" w:rsidRDefault="00254188" w:rsidP="00744A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54188" w:rsidRPr="00744A50" w14:paraId="5FF3AF88" w14:textId="77777777" w:rsidTr="00744A50">
        <w:tc>
          <w:tcPr>
            <w:tcW w:w="1134" w:type="dxa"/>
            <w:shd w:val="clear" w:color="auto" w:fill="auto"/>
          </w:tcPr>
          <w:p w14:paraId="1925F34E" w14:textId="77777777" w:rsidR="00254188" w:rsidRPr="00744A50" w:rsidRDefault="00254188" w:rsidP="00744A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2A1D717" w14:textId="77777777" w:rsidR="00615814" w:rsidRPr="00C017DF" w:rsidRDefault="00615814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Totaal van de verplichte oefeningen</w:t>
      </w:r>
      <w:r>
        <w:rPr>
          <w:rFonts w:ascii="Arial" w:hAnsi="Arial" w:cs="Arial"/>
          <w:b/>
          <w:bCs/>
          <w:sz w:val="20"/>
          <w:szCs w:val="20"/>
        </w:rPr>
        <w:br/>
        <w:t>/ 6 voltigeurs</w:t>
      </w:r>
    </w:p>
    <w:p w14:paraId="35C5494D" w14:textId="77777777" w:rsidR="00C017DF" w:rsidRPr="00C017DF" w:rsidRDefault="00C017DF" w:rsidP="00615814">
      <w:pPr>
        <w:ind w:firstLine="708"/>
        <w:jc w:val="right"/>
        <w:rPr>
          <w:rFonts w:ascii="Arial" w:hAnsi="Arial" w:cs="Arial"/>
          <w:b/>
          <w:bCs/>
          <w:sz w:val="20"/>
          <w:szCs w:val="20"/>
        </w:rPr>
      </w:pPr>
    </w:p>
    <w:p w14:paraId="6C99CE6F" w14:textId="77777777" w:rsidR="00C017DF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</w:t>
      </w:r>
      <w:r w:rsidR="00254188">
        <w:rPr>
          <w:rFonts w:ascii="Arial" w:hAnsi="Arial" w:cs="Arial"/>
          <w:b/>
          <w:sz w:val="20"/>
          <w:szCs w:val="20"/>
        </w:rPr>
        <w:t xml:space="preserve">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BC293F">
        <w:rPr>
          <w:rFonts w:ascii="Arial" w:hAnsi="Arial" w:cs="Arial"/>
          <w:b/>
          <w:sz w:val="20"/>
          <w:szCs w:val="20"/>
        </w:rPr>
        <w:t>/8</w:t>
      </w:r>
      <w:r w:rsidRPr="00615814">
        <w:rPr>
          <w:rFonts w:ascii="Arial" w:hAnsi="Arial" w:cs="Arial"/>
          <w:b/>
          <w:sz w:val="20"/>
          <w:szCs w:val="20"/>
        </w:rPr>
        <w:t xml:space="preserve"> oefeningen</w:t>
      </w:r>
    </w:p>
    <w:p w14:paraId="639172C1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268"/>
      </w:tblGrid>
      <w:tr w:rsidR="00615814" w:rsidRPr="00744A50" w14:paraId="780BC267" w14:textId="77777777" w:rsidTr="00744A50">
        <w:tc>
          <w:tcPr>
            <w:tcW w:w="2098" w:type="dxa"/>
            <w:shd w:val="clear" w:color="auto" w:fill="auto"/>
          </w:tcPr>
          <w:p w14:paraId="5DEC4ED2" w14:textId="77777777" w:rsidR="00615814" w:rsidRPr="00744A50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sz w:val="20"/>
                <w:szCs w:val="20"/>
              </w:rPr>
              <w:t>Cijfer verplichte oefeningen</w:t>
            </w:r>
          </w:p>
        </w:tc>
        <w:tc>
          <w:tcPr>
            <w:tcW w:w="2268" w:type="dxa"/>
            <w:shd w:val="clear" w:color="auto" w:fill="auto"/>
          </w:tcPr>
          <w:p w14:paraId="4D98C008" w14:textId="77777777" w:rsidR="00615814" w:rsidRPr="00744A50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62DDEE7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58CD3CED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54A7376C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2E061695" w14:textId="77777777" w:rsidR="00C017DF" w:rsidRPr="00C017DF" w:rsidRDefault="00615814" w:rsidP="00C017DF">
      <w:pPr>
        <w:rPr>
          <w:rFonts w:ascii="Arial" w:hAnsi="Arial" w:cs="Arial"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56803C7C">
          <v:line id="_x0000_s2071" style="position:absolute;z-index:1" from="-39.1pt,2.05pt" to="518.9pt,2.05pt">
            <v:stroke dashstyle="1 1" endcap="round"/>
          </v:line>
        </w:pict>
      </w:r>
    </w:p>
    <w:p w14:paraId="3A9D1EA2" w14:textId="77777777" w:rsidR="00AB0061" w:rsidRDefault="00AB0061" w:rsidP="00C017DF">
      <w:pPr>
        <w:rPr>
          <w:rFonts w:ascii="Arial" w:hAnsi="Arial" w:cs="Arial"/>
          <w:b/>
          <w:bCs/>
          <w:sz w:val="20"/>
          <w:szCs w:val="20"/>
        </w:rPr>
      </w:pPr>
    </w:p>
    <w:p w14:paraId="38ACF1C9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5DC48A0E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57F1135A" w14:textId="77777777" w:rsidR="00227773" w:rsidRPr="00AC5736" w:rsidRDefault="00C017DF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109D4441">
          <v:line id="_x0000_s2073" style="position:absolute;z-index:3" from="87pt,7pt" to="204pt,7pt"/>
        </w:pict>
      </w: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7C5037F8">
          <v:line id="_x0000_s2072" style="position:absolute;z-index:2" from="342pt,7pt" to="459pt,7pt"/>
        </w:pict>
      </w:r>
      <w:r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7479E4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A9682" w14:textId="77777777" w:rsidR="007479E4" w:rsidRDefault="007479E4">
      <w:r>
        <w:separator/>
      </w:r>
    </w:p>
  </w:endnote>
  <w:endnote w:type="continuationSeparator" w:id="0">
    <w:p w14:paraId="697739C8" w14:textId="77777777" w:rsidR="007479E4" w:rsidRDefault="00747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BDCB0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E0E435F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843BF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5239C4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444BE43B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2E7F905D" w14:textId="3FED6044" w:rsidR="0050736E" w:rsidRPr="000C7615" w:rsidRDefault="006F5E75" w:rsidP="000C7615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54026B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5A7D4" w14:textId="77777777" w:rsidR="007479E4" w:rsidRDefault="007479E4">
      <w:r>
        <w:separator/>
      </w:r>
    </w:p>
  </w:footnote>
  <w:footnote w:type="continuationSeparator" w:id="0">
    <w:p w14:paraId="56E58EF5" w14:textId="77777777" w:rsidR="007479E4" w:rsidRDefault="00747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79F49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7B968377" w14:textId="77777777" w:rsidR="0050736E" w:rsidRPr="00D436E8" w:rsidRDefault="000C7615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6799E40D">
        <v:line id="Rechte verbindingslijn 7" o:spid="_x0000_s1027" style="position:absolute;left:0;text-align:left;z-index:3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15CEA9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0.65pt;margin-top:10.95pt;width:96.25pt;height:95.45pt;z-index:-2;visibility:visible" wrapcoords="-169 0 -169 21430 21600 21430 21600 0 -169 0">
          <v:imagedata r:id="rId1" o:title=""/>
          <w10:wrap type="tight"/>
        </v:shape>
      </w:pict>
    </w:r>
    <w:r w:rsidR="00EA7502">
      <w:rPr>
        <w:rFonts w:ascii="Arial" w:hAnsi="Arial" w:cs="Arial"/>
        <w:noProof/>
        <w:sz w:val="20"/>
        <w:szCs w:val="20"/>
        <w:lang w:val="en-US"/>
      </w:rPr>
      <w:pict w14:anchorId="3442D6DB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8pt;margin-top:44.55pt;width:378pt;height:85.4pt;z-index:1;mso-wrap-edited:f" wrapcoords="0 0 21600 0 21600 21600 0 21600 0 0" filled="f" stroked="f">
          <v:fill o:detectmouseclick="t"/>
          <v:textbox style="mso-next-textbox:#_x0000_s1025" inset=",7.2pt,,7.2pt">
            <w:txbxContent>
              <w:p w14:paraId="03395326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660CB5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D7052B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Verplichte oefeningen</w:t>
                </w:r>
              </w:p>
              <w:p w14:paraId="49378623" w14:textId="77777777" w:rsidR="00526867" w:rsidRPr="00526867" w:rsidRDefault="00D7052B" w:rsidP="00EA7502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/>
                    <w:sz w:val="28"/>
                    <w:szCs w:val="28"/>
                  </w:rPr>
                  <w:br/>
                </w:r>
                <w:r w:rsidR="00B0508B">
                  <w:rPr>
                    <w:rFonts w:ascii="Arial" w:hAnsi="Arial" w:cs="Arial"/>
                    <w:b/>
                    <w:sz w:val="22"/>
                    <w:szCs w:val="22"/>
                  </w:rPr>
                  <w:t>Team</w:t>
                </w:r>
              </w:p>
              <w:p w14:paraId="7221C26F" w14:textId="77777777" w:rsidR="00EA7502" w:rsidRPr="00D7052B" w:rsidRDefault="00EA7502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83049525">
    <w:abstractNumId w:val="2"/>
  </w:num>
  <w:num w:numId="2" w16cid:durableId="1493179011">
    <w:abstractNumId w:val="8"/>
  </w:num>
  <w:num w:numId="3" w16cid:durableId="1149176180">
    <w:abstractNumId w:val="3"/>
  </w:num>
  <w:num w:numId="4" w16cid:durableId="1292322720">
    <w:abstractNumId w:val="12"/>
  </w:num>
  <w:num w:numId="5" w16cid:durableId="1980839042">
    <w:abstractNumId w:val="10"/>
  </w:num>
  <w:num w:numId="6" w16cid:durableId="793838222">
    <w:abstractNumId w:val="9"/>
  </w:num>
  <w:num w:numId="7" w16cid:durableId="1021206715">
    <w:abstractNumId w:val="5"/>
  </w:num>
  <w:num w:numId="8" w16cid:durableId="524635196">
    <w:abstractNumId w:val="4"/>
  </w:num>
  <w:num w:numId="9" w16cid:durableId="1566187040">
    <w:abstractNumId w:val="11"/>
  </w:num>
  <w:num w:numId="10" w16cid:durableId="1853258378">
    <w:abstractNumId w:val="6"/>
  </w:num>
  <w:num w:numId="11" w16cid:durableId="1400053063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985039798">
    <w:abstractNumId w:val="7"/>
  </w:num>
  <w:num w:numId="13" w16cid:durableId="399062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HD50mUWWBAXO1oK2OgSeLQvBtFUgWrQabNY/GzFPWZuyc4SqQVb4sg/3M2Nw0UgSnmjmaSwy++p6ZEWEz5dPzg==" w:salt="uhCiqew0A09Ok1RSnnFIXQ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34ADF"/>
    <w:rsid w:val="000A416D"/>
    <w:rsid w:val="000B4204"/>
    <w:rsid w:val="000C7615"/>
    <w:rsid w:val="000E7734"/>
    <w:rsid w:val="00124764"/>
    <w:rsid w:val="001A3FD9"/>
    <w:rsid w:val="001A5483"/>
    <w:rsid w:val="002172DB"/>
    <w:rsid w:val="00227773"/>
    <w:rsid w:val="00254188"/>
    <w:rsid w:val="00255C21"/>
    <w:rsid w:val="00261787"/>
    <w:rsid w:val="002715D6"/>
    <w:rsid w:val="0031438F"/>
    <w:rsid w:val="00347475"/>
    <w:rsid w:val="00365959"/>
    <w:rsid w:val="003747C1"/>
    <w:rsid w:val="003943FF"/>
    <w:rsid w:val="00395EFA"/>
    <w:rsid w:val="003D05EC"/>
    <w:rsid w:val="003E3299"/>
    <w:rsid w:val="00403C13"/>
    <w:rsid w:val="00482264"/>
    <w:rsid w:val="00487D43"/>
    <w:rsid w:val="0050736E"/>
    <w:rsid w:val="005239C4"/>
    <w:rsid w:val="00526867"/>
    <w:rsid w:val="0054026B"/>
    <w:rsid w:val="0054511E"/>
    <w:rsid w:val="005538BF"/>
    <w:rsid w:val="00580B78"/>
    <w:rsid w:val="005C1E53"/>
    <w:rsid w:val="00615814"/>
    <w:rsid w:val="00660CB5"/>
    <w:rsid w:val="00670410"/>
    <w:rsid w:val="006B7AE8"/>
    <w:rsid w:val="006C07D3"/>
    <w:rsid w:val="006C5217"/>
    <w:rsid w:val="006E36AA"/>
    <w:rsid w:val="006F5E75"/>
    <w:rsid w:val="0070210C"/>
    <w:rsid w:val="00744A50"/>
    <w:rsid w:val="007479E4"/>
    <w:rsid w:val="00750623"/>
    <w:rsid w:val="00767DB3"/>
    <w:rsid w:val="00786B44"/>
    <w:rsid w:val="0079003A"/>
    <w:rsid w:val="00823A72"/>
    <w:rsid w:val="00837B03"/>
    <w:rsid w:val="00855601"/>
    <w:rsid w:val="008826C9"/>
    <w:rsid w:val="008C3D3E"/>
    <w:rsid w:val="008D0AEE"/>
    <w:rsid w:val="0090196A"/>
    <w:rsid w:val="0093252A"/>
    <w:rsid w:val="0094636E"/>
    <w:rsid w:val="00981637"/>
    <w:rsid w:val="009A0B8C"/>
    <w:rsid w:val="009C6BAD"/>
    <w:rsid w:val="009D7208"/>
    <w:rsid w:val="009F3317"/>
    <w:rsid w:val="00A00732"/>
    <w:rsid w:val="00A30C1B"/>
    <w:rsid w:val="00A33E3E"/>
    <w:rsid w:val="00A62DA5"/>
    <w:rsid w:val="00A81890"/>
    <w:rsid w:val="00AB0061"/>
    <w:rsid w:val="00AB3BC5"/>
    <w:rsid w:val="00AB61F3"/>
    <w:rsid w:val="00AC3BFC"/>
    <w:rsid w:val="00AC5736"/>
    <w:rsid w:val="00AF638E"/>
    <w:rsid w:val="00B0508B"/>
    <w:rsid w:val="00B12EF5"/>
    <w:rsid w:val="00B40CDD"/>
    <w:rsid w:val="00B92AFE"/>
    <w:rsid w:val="00BC293F"/>
    <w:rsid w:val="00BC4F8C"/>
    <w:rsid w:val="00BF1144"/>
    <w:rsid w:val="00C017DF"/>
    <w:rsid w:val="00C46AB3"/>
    <w:rsid w:val="00C5793A"/>
    <w:rsid w:val="00C92A03"/>
    <w:rsid w:val="00C96D6E"/>
    <w:rsid w:val="00CF1413"/>
    <w:rsid w:val="00CF5B5D"/>
    <w:rsid w:val="00D277FB"/>
    <w:rsid w:val="00D436E8"/>
    <w:rsid w:val="00D57F79"/>
    <w:rsid w:val="00D7052B"/>
    <w:rsid w:val="00DA5D3F"/>
    <w:rsid w:val="00DB7EF0"/>
    <w:rsid w:val="00E80E79"/>
    <w:rsid w:val="00EA7502"/>
    <w:rsid w:val="00ED5681"/>
    <w:rsid w:val="00F26A9E"/>
    <w:rsid w:val="00F76146"/>
    <w:rsid w:val="00F804C1"/>
    <w:rsid w:val="00FC4167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320D475D"/>
  <w15:chartTrackingRefBased/>
  <w15:docId w15:val="{2549DD28-A0B1-4329-822F-DD79312C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</documentManagement>
</p:properties>
</file>

<file path=customXml/itemProps1.xml><?xml version="1.0" encoding="utf-8"?>
<ds:datastoreItem xmlns:ds="http://schemas.openxmlformats.org/officeDocument/2006/customXml" ds:itemID="{AEF54C5E-70EB-464A-AA56-361ED5885D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45D9C2-2493-4512-A192-619C22C7BA1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CD45B43-EFAF-417F-B3B2-A1C9021D15EF}"/>
</file>

<file path=customXml/itemProps4.xml><?xml version="1.0" encoding="utf-8"?>
<ds:datastoreItem xmlns:ds="http://schemas.openxmlformats.org/officeDocument/2006/customXml" ds:itemID="{60775398-7819-4F9D-97F7-4862D4A1993D}">
  <ds:schemaRefs>
    <ds:schemaRef ds:uri="http://schemas.microsoft.com/office/2006/metadata/properties"/>
    <ds:schemaRef ds:uri="http://schemas.microsoft.com/office/infopath/2007/PartnerControls"/>
    <ds:schemaRef ds:uri="e7f54076-5645-4b12-91ec-c3d4a8cb9c6b"/>
    <ds:schemaRef ds:uri="a811006f-1c16-41b7-b921-4a643f9d9e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1</TotalTime>
  <Pages>1</Pages>
  <Words>155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protocol-plicht-teams-junioren</dc:title>
  <dc:subject/>
  <dc:creator>fortgensi</dc:creator>
  <cp:keywords/>
  <cp:lastModifiedBy>Cindy Heijligers | KNHS</cp:lastModifiedBy>
  <cp:revision>3</cp:revision>
  <cp:lastPrinted>2012-11-20T13:45:00Z</cp:lastPrinted>
  <dcterms:created xsi:type="dcterms:W3CDTF">2024-02-26T14:42:00Z</dcterms:created>
  <dcterms:modified xsi:type="dcterms:W3CDTF">2024-02-26T14:43:00Z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0x010100F9386A01108D374D9C638ECAF15CC501</vt:lpwstr>
  </property>
</Properties>
</file>